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49" w:rsidRDefault="00A42449" w:rsidP="00A4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49" w:rsidRDefault="00A42449" w:rsidP="00A4244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42449" w:rsidRDefault="003D426A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(18 </w:t>
      </w:r>
      <w:r w:rsidR="00A42449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4E5EBB" w:rsidRDefault="004E5EBB" w:rsidP="00A4244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E5EBB" w:rsidRDefault="004F6F33" w:rsidP="004E5EB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1D3B9C">
        <w:rPr>
          <w:bCs/>
          <w:sz w:val="28"/>
          <w:szCs w:val="28"/>
          <w:lang w:val="uk-UA"/>
        </w:rPr>
        <w:t xml:space="preserve"> року</w:t>
      </w:r>
      <w:r w:rsidR="001D3B9C">
        <w:rPr>
          <w:bCs/>
          <w:sz w:val="28"/>
          <w:szCs w:val="28"/>
          <w:lang w:val="uk-UA"/>
        </w:rPr>
        <w:tab/>
      </w:r>
      <w:r w:rsidR="001D3B9C">
        <w:rPr>
          <w:bCs/>
          <w:sz w:val="28"/>
          <w:szCs w:val="28"/>
          <w:lang w:val="uk-UA"/>
        </w:rPr>
        <w:tab/>
      </w:r>
      <w:r w:rsidR="001D3B9C">
        <w:rPr>
          <w:bCs/>
          <w:sz w:val="28"/>
          <w:szCs w:val="28"/>
          <w:lang w:val="uk-UA"/>
        </w:rPr>
        <w:tab/>
      </w:r>
      <w:r w:rsidR="001D3B9C">
        <w:rPr>
          <w:bCs/>
          <w:sz w:val="28"/>
          <w:szCs w:val="28"/>
          <w:lang w:val="uk-UA"/>
        </w:rPr>
        <w:tab/>
      </w:r>
      <w:r w:rsidR="001D3B9C">
        <w:rPr>
          <w:bCs/>
          <w:sz w:val="28"/>
          <w:szCs w:val="28"/>
          <w:lang w:val="uk-UA"/>
        </w:rPr>
        <w:tab/>
      </w:r>
      <w:r w:rsidR="001D3B9C">
        <w:rPr>
          <w:bCs/>
          <w:sz w:val="28"/>
          <w:szCs w:val="28"/>
          <w:lang w:val="uk-UA"/>
        </w:rPr>
        <w:tab/>
        <w:t xml:space="preserve">   </w:t>
      </w:r>
      <w:r w:rsidR="00485B1D">
        <w:rPr>
          <w:bCs/>
          <w:sz w:val="28"/>
          <w:szCs w:val="28"/>
          <w:lang w:val="uk-UA"/>
        </w:rPr>
        <w:t xml:space="preserve">         № </w:t>
      </w:r>
      <w:r>
        <w:rPr>
          <w:bCs/>
          <w:sz w:val="28"/>
          <w:szCs w:val="28"/>
          <w:lang w:val="uk-UA"/>
        </w:rPr>
        <w:t>1955</w:t>
      </w:r>
    </w:p>
    <w:p w:rsidR="004E5EBB" w:rsidRDefault="004E5EBB" w:rsidP="004E5EBB">
      <w:pPr>
        <w:rPr>
          <w:bCs/>
          <w:sz w:val="28"/>
          <w:szCs w:val="28"/>
          <w:lang w:val="uk-UA"/>
        </w:rPr>
      </w:pPr>
    </w:p>
    <w:p w:rsidR="00A42449" w:rsidRDefault="00A42449" w:rsidP="00A42449">
      <w:pPr>
        <w:jc w:val="center"/>
        <w:rPr>
          <w:bCs/>
          <w:sz w:val="28"/>
          <w:szCs w:val="28"/>
          <w:lang w:val="uk-UA"/>
        </w:rPr>
      </w:pPr>
    </w:p>
    <w:p w:rsidR="00A42449" w:rsidRDefault="00E225B0" w:rsidP="006605BC">
      <w:pPr>
        <w:shd w:val="clear" w:color="auto" w:fill="FFFFFF"/>
        <w:tabs>
          <w:tab w:val="left" w:pos="4678"/>
        </w:tabs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352C07">
        <w:rPr>
          <w:sz w:val="28"/>
          <w:szCs w:val="28"/>
          <w:lang w:val="uk-UA"/>
        </w:rPr>
        <w:t>передач</w:t>
      </w:r>
      <w:r w:rsidR="00153FFD">
        <w:rPr>
          <w:sz w:val="28"/>
          <w:szCs w:val="28"/>
          <w:lang w:val="uk-UA"/>
        </w:rPr>
        <w:t xml:space="preserve">у </w:t>
      </w:r>
      <w:r w:rsidR="006E645D">
        <w:rPr>
          <w:sz w:val="28"/>
          <w:szCs w:val="28"/>
          <w:lang w:val="uk-UA"/>
        </w:rPr>
        <w:t xml:space="preserve">земельних ділянок </w:t>
      </w:r>
      <w:r w:rsidR="00153FFD">
        <w:rPr>
          <w:sz w:val="28"/>
          <w:szCs w:val="28"/>
          <w:lang w:val="uk-UA"/>
        </w:rPr>
        <w:t>у прив</w:t>
      </w:r>
      <w:r w:rsidR="006E645D">
        <w:rPr>
          <w:sz w:val="28"/>
          <w:szCs w:val="28"/>
          <w:lang w:val="uk-UA"/>
        </w:rPr>
        <w:t xml:space="preserve">атну власність </w:t>
      </w:r>
      <w:r w:rsidR="00A42449">
        <w:rPr>
          <w:sz w:val="28"/>
          <w:szCs w:val="28"/>
          <w:lang w:val="uk-UA"/>
        </w:rPr>
        <w:t xml:space="preserve">для ведення </w:t>
      </w:r>
      <w:r w:rsidR="006E645D">
        <w:rPr>
          <w:sz w:val="28"/>
          <w:szCs w:val="28"/>
          <w:lang w:val="uk-UA"/>
        </w:rPr>
        <w:t>товарного сі</w:t>
      </w:r>
      <w:r w:rsidR="006605BC">
        <w:rPr>
          <w:sz w:val="28"/>
          <w:szCs w:val="28"/>
          <w:lang w:val="uk-UA"/>
        </w:rPr>
        <w:t>льськогосподарського виробництва</w:t>
      </w:r>
      <w:r w:rsidR="006E645D">
        <w:rPr>
          <w:sz w:val="28"/>
          <w:szCs w:val="28"/>
          <w:lang w:val="uk-UA"/>
        </w:rPr>
        <w:t xml:space="preserve"> </w:t>
      </w:r>
      <w:r w:rsidR="00EF54CF">
        <w:rPr>
          <w:sz w:val="28"/>
          <w:szCs w:val="28"/>
          <w:lang w:val="uk-UA"/>
        </w:rPr>
        <w:t xml:space="preserve"> </w:t>
      </w:r>
      <w:r w:rsidR="008D0A75">
        <w:rPr>
          <w:sz w:val="28"/>
          <w:szCs w:val="28"/>
          <w:lang w:val="uk-UA"/>
        </w:rPr>
        <w:t xml:space="preserve">гр. </w:t>
      </w:r>
      <w:proofErr w:type="spellStart"/>
      <w:r w:rsidR="006605BC">
        <w:rPr>
          <w:sz w:val="28"/>
          <w:szCs w:val="28"/>
          <w:lang w:val="uk-UA"/>
        </w:rPr>
        <w:t>Теслюк</w:t>
      </w:r>
      <w:proofErr w:type="spellEnd"/>
      <w:r w:rsidR="006605BC">
        <w:rPr>
          <w:sz w:val="28"/>
          <w:szCs w:val="28"/>
          <w:lang w:val="uk-UA"/>
        </w:rPr>
        <w:t xml:space="preserve"> Л.В.,                гр. Гусар Н.В., гр. </w:t>
      </w:r>
      <w:proofErr w:type="spellStart"/>
      <w:r w:rsidR="006605BC">
        <w:rPr>
          <w:sz w:val="28"/>
          <w:szCs w:val="28"/>
          <w:lang w:val="uk-UA"/>
        </w:rPr>
        <w:t>Теслюку</w:t>
      </w:r>
      <w:proofErr w:type="spellEnd"/>
      <w:r w:rsidR="006605BC">
        <w:rPr>
          <w:sz w:val="28"/>
          <w:szCs w:val="28"/>
          <w:lang w:val="uk-UA"/>
        </w:rPr>
        <w:t xml:space="preserve"> М.В.</w:t>
      </w:r>
      <w:r w:rsidR="006E645D">
        <w:rPr>
          <w:sz w:val="28"/>
          <w:szCs w:val="28"/>
          <w:lang w:val="uk-UA"/>
        </w:rPr>
        <w:t xml:space="preserve"> </w:t>
      </w:r>
      <w:r w:rsidR="00293945">
        <w:rPr>
          <w:sz w:val="28"/>
          <w:szCs w:val="28"/>
          <w:lang w:val="uk-UA"/>
        </w:rPr>
        <w:t>на території</w:t>
      </w:r>
      <w:r w:rsidR="00D32C87">
        <w:rPr>
          <w:sz w:val="28"/>
          <w:szCs w:val="28"/>
          <w:lang w:val="uk-UA"/>
        </w:rPr>
        <w:t xml:space="preserve"> </w:t>
      </w:r>
      <w:proofErr w:type="spellStart"/>
      <w:r w:rsidR="00293945">
        <w:rPr>
          <w:sz w:val="28"/>
          <w:szCs w:val="28"/>
          <w:lang w:val="uk-UA"/>
        </w:rPr>
        <w:t>Довгошиївського</w:t>
      </w:r>
      <w:proofErr w:type="spellEnd"/>
      <w:r w:rsidR="009015B8">
        <w:rPr>
          <w:sz w:val="28"/>
          <w:szCs w:val="28"/>
          <w:lang w:val="uk-UA"/>
        </w:rPr>
        <w:t xml:space="preserve"> </w:t>
      </w:r>
      <w:proofErr w:type="spellStart"/>
      <w:r w:rsidR="009015B8">
        <w:rPr>
          <w:sz w:val="28"/>
          <w:szCs w:val="28"/>
          <w:lang w:val="uk-UA"/>
        </w:rPr>
        <w:t>старостинського</w:t>
      </w:r>
      <w:proofErr w:type="spellEnd"/>
      <w:r w:rsidR="009015B8">
        <w:rPr>
          <w:sz w:val="28"/>
          <w:szCs w:val="28"/>
          <w:lang w:val="uk-UA"/>
        </w:rPr>
        <w:t xml:space="preserve"> округу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9015B8" w:rsidRDefault="009015B8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E117D">
        <w:rPr>
          <w:sz w:val="28"/>
          <w:szCs w:val="28"/>
          <w:lang w:val="uk-UA"/>
        </w:rPr>
        <w:t xml:space="preserve"> </w:t>
      </w:r>
      <w:proofErr w:type="spellStart"/>
      <w:r w:rsidR="006605BC">
        <w:rPr>
          <w:sz w:val="28"/>
          <w:szCs w:val="28"/>
          <w:lang w:val="uk-UA"/>
        </w:rPr>
        <w:t>Теслюк</w:t>
      </w:r>
      <w:proofErr w:type="spellEnd"/>
      <w:r w:rsidR="006605BC">
        <w:rPr>
          <w:sz w:val="28"/>
          <w:szCs w:val="28"/>
          <w:lang w:val="uk-UA"/>
        </w:rPr>
        <w:t xml:space="preserve"> Лариси Володимирівни, гр. Гусар Наталії Володимирівни, гр. </w:t>
      </w:r>
      <w:proofErr w:type="spellStart"/>
      <w:r w:rsidR="006605BC">
        <w:rPr>
          <w:sz w:val="28"/>
          <w:szCs w:val="28"/>
          <w:lang w:val="uk-UA"/>
        </w:rPr>
        <w:t>Теслюка</w:t>
      </w:r>
      <w:proofErr w:type="spellEnd"/>
      <w:r w:rsidR="006605BC">
        <w:rPr>
          <w:sz w:val="28"/>
          <w:szCs w:val="28"/>
          <w:lang w:val="uk-UA"/>
        </w:rPr>
        <w:t xml:space="preserve"> Михайла Володимировича</w:t>
      </w:r>
      <w:r w:rsidR="00126B19">
        <w:rPr>
          <w:sz w:val="28"/>
          <w:szCs w:val="28"/>
          <w:lang w:val="uk-UA"/>
        </w:rPr>
        <w:t xml:space="preserve"> від </w:t>
      </w:r>
      <w:r w:rsidR="006605BC">
        <w:rPr>
          <w:sz w:val="28"/>
          <w:szCs w:val="28"/>
          <w:lang w:val="uk-UA"/>
        </w:rPr>
        <w:t>21</w:t>
      </w:r>
      <w:r w:rsidR="00293945">
        <w:rPr>
          <w:sz w:val="28"/>
          <w:szCs w:val="28"/>
          <w:lang w:val="uk-UA"/>
        </w:rPr>
        <w:t>.12</w:t>
      </w:r>
      <w:r w:rsidR="00153FFD">
        <w:rPr>
          <w:sz w:val="28"/>
          <w:szCs w:val="28"/>
          <w:lang w:val="uk-UA"/>
        </w:rPr>
        <w:t>.</w:t>
      </w:r>
      <w:r w:rsidR="008C7BCF">
        <w:rPr>
          <w:sz w:val="28"/>
          <w:szCs w:val="28"/>
          <w:lang w:val="uk-UA"/>
        </w:rPr>
        <w:t>2021</w:t>
      </w:r>
      <w:r w:rsidR="00C93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293945">
        <w:rPr>
          <w:sz w:val="28"/>
          <w:szCs w:val="28"/>
          <w:lang w:val="uk-UA"/>
        </w:rPr>
        <w:t>передачу земельних ділянок у приватну власність для ведення товарного сільськогосподарського виробництва</w:t>
      </w:r>
      <w:r w:rsidR="009536F5">
        <w:rPr>
          <w:sz w:val="28"/>
          <w:szCs w:val="28"/>
          <w:lang w:val="uk-UA"/>
        </w:rPr>
        <w:t xml:space="preserve">, враховуючи </w:t>
      </w:r>
      <w:r w:rsidR="00875D79" w:rsidRPr="00393DAA">
        <w:rPr>
          <w:sz w:val="28"/>
          <w:szCs w:val="28"/>
          <w:lang w:val="uk-UA" w:eastAsia="uk-UA"/>
        </w:rPr>
        <w:t>технічну документацію із землеустрою щодо</w:t>
      </w:r>
      <w:r w:rsidR="00875D79">
        <w:rPr>
          <w:sz w:val="28"/>
          <w:szCs w:val="28"/>
          <w:lang w:val="uk-UA" w:eastAsia="uk-UA"/>
        </w:rPr>
        <w:t xml:space="preserve"> </w:t>
      </w:r>
      <w:r w:rsidR="00875D79" w:rsidRPr="008C1F6B">
        <w:rPr>
          <w:sz w:val="28"/>
          <w:szCs w:val="28"/>
          <w:lang w:val="uk-UA"/>
        </w:rPr>
        <w:t xml:space="preserve">інвентаризації масивів </w:t>
      </w:r>
      <w:r w:rsidR="00875D79">
        <w:rPr>
          <w:sz w:val="28"/>
          <w:szCs w:val="28"/>
          <w:lang w:val="uk-UA"/>
        </w:rPr>
        <w:t xml:space="preserve">земель сільськогосподарського призначення </w:t>
      </w:r>
      <w:r w:rsidR="00875D79" w:rsidRPr="008C1F6B">
        <w:rPr>
          <w:sz w:val="28"/>
          <w:szCs w:val="28"/>
          <w:lang w:val="uk-UA"/>
        </w:rPr>
        <w:t xml:space="preserve">на території </w:t>
      </w:r>
      <w:proofErr w:type="spellStart"/>
      <w:r w:rsidR="00875D79">
        <w:rPr>
          <w:sz w:val="28"/>
          <w:szCs w:val="28"/>
          <w:lang w:val="uk-UA"/>
        </w:rPr>
        <w:t>Довгошиївського</w:t>
      </w:r>
      <w:proofErr w:type="spellEnd"/>
      <w:r w:rsidR="00875D79">
        <w:rPr>
          <w:sz w:val="28"/>
          <w:szCs w:val="28"/>
          <w:lang w:val="uk-UA"/>
        </w:rPr>
        <w:t xml:space="preserve"> </w:t>
      </w:r>
      <w:proofErr w:type="spellStart"/>
      <w:r w:rsidR="00875D79">
        <w:rPr>
          <w:sz w:val="28"/>
          <w:szCs w:val="28"/>
          <w:lang w:val="uk-UA"/>
        </w:rPr>
        <w:t>старостинського</w:t>
      </w:r>
      <w:proofErr w:type="spellEnd"/>
      <w:r w:rsidR="00875D79">
        <w:rPr>
          <w:sz w:val="28"/>
          <w:szCs w:val="28"/>
          <w:lang w:val="uk-UA"/>
        </w:rPr>
        <w:t xml:space="preserve"> округу Млинівської</w:t>
      </w:r>
      <w:r w:rsidR="00875D79" w:rsidRPr="008C1F6B">
        <w:rPr>
          <w:sz w:val="28"/>
          <w:szCs w:val="28"/>
          <w:lang w:val="uk-UA"/>
        </w:rPr>
        <w:t xml:space="preserve"> с</w:t>
      </w:r>
      <w:r w:rsidR="00875D79">
        <w:rPr>
          <w:sz w:val="28"/>
          <w:szCs w:val="28"/>
          <w:lang w:val="uk-UA"/>
        </w:rPr>
        <w:t>елищн</w:t>
      </w:r>
      <w:r w:rsidR="00875D79" w:rsidRPr="008C1F6B">
        <w:rPr>
          <w:sz w:val="28"/>
          <w:szCs w:val="28"/>
          <w:lang w:val="uk-UA"/>
        </w:rPr>
        <w:t>ої ради</w:t>
      </w:r>
      <w:r w:rsidR="00875D79">
        <w:rPr>
          <w:sz w:val="28"/>
          <w:szCs w:val="28"/>
          <w:lang w:val="uk-UA"/>
        </w:rPr>
        <w:t xml:space="preserve"> Млинівського району Рівненської області</w:t>
      </w:r>
      <w:r w:rsidR="00875D79" w:rsidRPr="00393DAA">
        <w:rPr>
          <w:sz w:val="28"/>
          <w:szCs w:val="28"/>
          <w:lang w:val="uk-UA" w:eastAsia="uk-UA"/>
        </w:rPr>
        <w:t xml:space="preserve">, </w:t>
      </w:r>
      <w:r w:rsidR="00875D79">
        <w:rPr>
          <w:sz w:val="28"/>
          <w:szCs w:val="28"/>
          <w:lang w:val="uk-UA" w:eastAsia="uk-UA"/>
        </w:rPr>
        <w:t xml:space="preserve">розроблену </w:t>
      </w:r>
      <w:r w:rsidR="00875D79">
        <w:rPr>
          <w:sz w:val="28"/>
          <w:szCs w:val="28"/>
          <w:lang w:val="uk-UA"/>
        </w:rPr>
        <w:t>державним підприємством «Центр державного земельного кадастру»</w:t>
      </w:r>
      <w:r w:rsidR="00C9353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122C2A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9D2208">
        <w:rPr>
          <w:sz w:val="28"/>
          <w:szCs w:val="28"/>
          <w:lang w:val="uk-UA"/>
        </w:rPr>
        <w:t>країні</w:t>
      </w:r>
      <w:r w:rsidR="00122C2A">
        <w:rPr>
          <w:sz w:val="28"/>
          <w:szCs w:val="28"/>
          <w:lang w:val="uk-UA"/>
        </w:rPr>
        <w:t>»</w:t>
      </w:r>
      <w:r w:rsidR="009D2208">
        <w:rPr>
          <w:sz w:val="28"/>
          <w:szCs w:val="28"/>
          <w:lang w:val="uk-UA"/>
        </w:rPr>
        <w:t xml:space="preserve">, </w:t>
      </w:r>
      <w:r w:rsidR="00A0592E">
        <w:rPr>
          <w:sz w:val="28"/>
          <w:szCs w:val="28"/>
          <w:lang w:val="uk-UA"/>
        </w:rPr>
        <w:t xml:space="preserve">статтями 2, 3, 5 Закону України </w:t>
      </w:r>
      <w:r w:rsidR="00122C2A">
        <w:rPr>
          <w:sz w:val="28"/>
          <w:szCs w:val="28"/>
          <w:lang w:val="uk-UA"/>
        </w:rPr>
        <w:t>«Про порядок виділення в натурі (на місцевості) земельних ділянок власникам земельних часток (паїв)», статтями 12, 116, 118</w:t>
      </w:r>
      <w:r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</w:t>
      </w:r>
      <w:r w:rsidR="008C7BCF">
        <w:rPr>
          <w:sz w:val="28"/>
          <w:szCs w:val="28"/>
          <w:lang w:val="uk-UA"/>
        </w:rPr>
        <w:t>итань містобудування</w:t>
      </w:r>
      <w:r>
        <w:rPr>
          <w:sz w:val="28"/>
          <w:szCs w:val="28"/>
          <w:lang w:val="uk-UA"/>
        </w:rPr>
        <w:t>,</w:t>
      </w:r>
      <w:r w:rsidR="008C7BCF">
        <w:rPr>
          <w:sz w:val="28"/>
          <w:szCs w:val="28"/>
          <w:lang w:val="uk-UA"/>
        </w:rPr>
        <w:t xml:space="preserve"> будівництва, земельних відносин та</w:t>
      </w:r>
      <w:r>
        <w:rPr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C0420" w:rsidRDefault="002B46FE" w:rsidP="006E645D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015B8">
        <w:rPr>
          <w:sz w:val="28"/>
          <w:szCs w:val="28"/>
          <w:lang w:val="uk-UA"/>
        </w:rPr>
        <w:t>Переда</w:t>
      </w:r>
      <w:r w:rsidR="00293945">
        <w:rPr>
          <w:sz w:val="28"/>
          <w:szCs w:val="28"/>
          <w:lang w:val="uk-UA"/>
        </w:rPr>
        <w:t xml:space="preserve">ти </w:t>
      </w:r>
      <w:r w:rsidR="006605BC">
        <w:rPr>
          <w:sz w:val="28"/>
          <w:szCs w:val="28"/>
          <w:lang w:val="uk-UA"/>
        </w:rPr>
        <w:t xml:space="preserve">по 1/3 частки </w:t>
      </w:r>
      <w:r w:rsidR="00D81641">
        <w:rPr>
          <w:sz w:val="28"/>
          <w:szCs w:val="28"/>
          <w:lang w:val="uk-UA"/>
        </w:rPr>
        <w:t xml:space="preserve">кожному </w:t>
      </w:r>
      <w:r w:rsidR="00293945">
        <w:rPr>
          <w:sz w:val="28"/>
          <w:szCs w:val="28"/>
          <w:lang w:val="uk-UA"/>
        </w:rPr>
        <w:t xml:space="preserve">у приватну власність земельні ділянки </w:t>
      </w:r>
      <w:r w:rsidR="006605BC">
        <w:rPr>
          <w:sz w:val="28"/>
          <w:szCs w:val="28"/>
          <w:lang w:val="uk-UA"/>
        </w:rPr>
        <w:t xml:space="preserve">             </w:t>
      </w:r>
      <w:r w:rsidR="00293945">
        <w:rPr>
          <w:sz w:val="28"/>
          <w:szCs w:val="28"/>
          <w:lang w:val="uk-UA"/>
        </w:rPr>
        <w:t>г</w:t>
      </w:r>
      <w:r w:rsidR="006605BC">
        <w:rPr>
          <w:sz w:val="28"/>
          <w:szCs w:val="28"/>
          <w:lang w:val="uk-UA"/>
        </w:rPr>
        <w:t xml:space="preserve">р. </w:t>
      </w:r>
      <w:proofErr w:type="spellStart"/>
      <w:r w:rsidR="006605BC">
        <w:rPr>
          <w:sz w:val="28"/>
          <w:szCs w:val="28"/>
          <w:lang w:val="uk-UA"/>
        </w:rPr>
        <w:t>Теслюк</w:t>
      </w:r>
      <w:proofErr w:type="spellEnd"/>
      <w:r w:rsidR="006605BC">
        <w:rPr>
          <w:sz w:val="28"/>
          <w:szCs w:val="28"/>
          <w:lang w:val="uk-UA"/>
        </w:rPr>
        <w:t xml:space="preserve"> Ларисі Володимирівні, гр. Гусар Наталії Володимирівні, </w:t>
      </w:r>
      <w:r w:rsidR="00EC5DD1">
        <w:rPr>
          <w:sz w:val="28"/>
          <w:szCs w:val="28"/>
          <w:lang w:val="uk-UA"/>
        </w:rPr>
        <w:t xml:space="preserve">                 </w:t>
      </w:r>
      <w:r w:rsidR="006605BC">
        <w:rPr>
          <w:sz w:val="28"/>
          <w:szCs w:val="28"/>
          <w:lang w:val="uk-UA"/>
        </w:rPr>
        <w:t xml:space="preserve">гр. </w:t>
      </w:r>
      <w:proofErr w:type="spellStart"/>
      <w:r w:rsidR="006605BC">
        <w:rPr>
          <w:sz w:val="28"/>
          <w:szCs w:val="28"/>
          <w:lang w:val="uk-UA"/>
        </w:rPr>
        <w:t>Теслюку</w:t>
      </w:r>
      <w:proofErr w:type="spellEnd"/>
      <w:r w:rsidR="006605BC">
        <w:rPr>
          <w:sz w:val="28"/>
          <w:szCs w:val="28"/>
          <w:lang w:val="uk-UA"/>
        </w:rPr>
        <w:t xml:space="preserve"> Михайлу Володимировичу</w:t>
      </w:r>
      <w:r w:rsidR="00EC5DD1">
        <w:rPr>
          <w:sz w:val="28"/>
          <w:szCs w:val="28"/>
          <w:lang w:val="uk-UA"/>
        </w:rPr>
        <w:t xml:space="preserve"> власникам</w:t>
      </w:r>
      <w:r w:rsidR="009015B8" w:rsidRPr="009015B8">
        <w:rPr>
          <w:sz w:val="28"/>
          <w:szCs w:val="28"/>
          <w:lang w:val="uk-UA"/>
        </w:rPr>
        <w:t xml:space="preserve"> </w:t>
      </w:r>
      <w:r w:rsidR="009015B8">
        <w:rPr>
          <w:sz w:val="28"/>
          <w:szCs w:val="28"/>
          <w:lang w:val="uk-UA"/>
        </w:rPr>
        <w:t>с</w:t>
      </w:r>
      <w:r w:rsidR="008C5DA0">
        <w:rPr>
          <w:sz w:val="28"/>
          <w:szCs w:val="28"/>
          <w:lang w:val="uk-UA"/>
        </w:rPr>
        <w:t>ертифіката</w:t>
      </w:r>
      <w:r w:rsidRPr="009015B8">
        <w:rPr>
          <w:sz w:val="28"/>
          <w:szCs w:val="28"/>
          <w:lang w:val="uk-UA"/>
        </w:rPr>
        <w:t xml:space="preserve"> на право на земельн</w:t>
      </w:r>
      <w:r w:rsidR="0094062A">
        <w:rPr>
          <w:sz w:val="28"/>
          <w:szCs w:val="28"/>
          <w:lang w:val="uk-UA"/>
        </w:rPr>
        <w:t>у частку</w:t>
      </w:r>
      <w:r w:rsidR="00F06218">
        <w:rPr>
          <w:sz w:val="28"/>
          <w:szCs w:val="28"/>
          <w:lang w:val="uk-UA"/>
        </w:rPr>
        <w:t xml:space="preserve"> </w:t>
      </w:r>
      <w:r w:rsidR="00293945">
        <w:rPr>
          <w:sz w:val="28"/>
          <w:szCs w:val="28"/>
          <w:lang w:val="uk-UA"/>
        </w:rPr>
        <w:t xml:space="preserve">(пай) серії РВ </w:t>
      </w:r>
      <w:r w:rsidR="00EC5DD1">
        <w:rPr>
          <w:sz w:val="28"/>
          <w:szCs w:val="28"/>
          <w:lang w:val="uk-UA"/>
        </w:rPr>
        <w:t>№ 0063925</w:t>
      </w:r>
      <w:r w:rsidR="009015B8">
        <w:rPr>
          <w:sz w:val="28"/>
          <w:szCs w:val="28"/>
          <w:lang w:val="uk-UA"/>
        </w:rPr>
        <w:t>,</w:t>
      </w:r>
      <w:r w:rsidR="008D0A75">
        <w:rPr>
          <w:sz w:val="28"/>
          <w:szCs w:val="28"/>
          <w:lang w:val="uk-UA"/>
        </w:rPr>
        <w:t xml:space="preserve"> на </w:t>
      </w:r>
      <w:r w:rsidR="00293945">
        <w:rPr>
          <w:sz w:val="28"/>
          <w:szCs w:val="28"/>
          <w:lang w:val="uk-UA"/>
        </w:rPr>
        <w:t xml:space="preserve">території </w:t>
      </w:r>
      <w:proofErr w:type="spellStart"/>
      <w:r w:rsidR="00293945">
        <w:rPr>
          <w:sz w:val="28"/>
          <w:szCs w:val="28"/>
          <w:lang w:val="uk-UA"/>
        </w:rPr>
        <w:t>Довгошиївського</w:t>
      </w:r>
      <w:proofErr w:type="spellEnd"/>
      <w:r w:rsidR="00293945">
        <w:rPr>
          <w:sz w:val="28"/>
          <w:szCs w:val="28"/>
          <w:lang w:val="uk-UA"/>
        </w:rPr>
        <w:t xml:space="preserve"> </w:t>
      </w:r>
      <w:r w:rsidR="00BC0420">
        <w:rPr>
          <w:sz w:val="28"/>
          <w:szCs w:val="28"/>
          <w:lang w:val="uk-UA"/>
        </w:rPr>
        <w:t>2</w:t>
      </w:r>
    </w:p>
    <w:p w:rsidR="00BC0420" w:rsidRDefault="00BC0420" w:rsidP="00BC0420">
      <w:pPr>
        <w:shd w:val="clear" w:color="auto" w:fill="FFFFFF"/>
        <w:tabs>
          <w:tab w:val="left" w:pos="142"/>
          <w:tab w:val="left" w:pos="993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C0420" w:rsidRDefault="00BC0420" w:rsidP="00BC0420">
      <w:pPr>
        <w:shd w:val="clear" w:color="auto" w:fill="FFFFFF"/>
        <w:tabs>
          <w:tab w:val="left" w:pos="142"/>
          <w:tab w:val="left" w:pos="993"/>
        </w:tabs>
        <w:jc w:val="center"/>
        <w:rPr>
          <w:sz w:val="28"/>
          <w:szCs w:val="28"/>
          <w:lang w:val="uk-UA"/>
        </w:rPr>
      </w:pPr>
    </w:p>
    <w:p w:rsidR="006E645D" w:rsidRPr="00BC0420" w:rsidRDefault="00293945" w:rsidP="00BC0420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  <w:proofErr w:type="spellStart"/>
      <w:r w:rsidRPr="00BC0420">
        <w:rPr>
          <w:sz w:val="28"/>
          <w:szCs w:val="28"/>
          <w:lang w:val="uk-UA"/>
        </w:rPr>
        <w:t>старостинського</w:t>
      </w:r>
      <w:proofErr w:type="spellEnd"/>
      <w:r w:rsidRPr="00BC0420">
        <w:rPr>
          <w:sz w:val="28"/>
          <w:szCs w:val="28"/>
          <w:lang w:val="uk-UA"/>
        </w:rPr>
        <w:t xml:space="preserve"> округу Млинівської селищної ради для ведення товарного сільськогосподарського виробництва загальною площею</w:t>
      </w:r>
      <w:r w:rsidR="00EC5DD1" w:rsidRPr="00BC0420">
        <w:rPr>
          <w:sz w:val="28"/>
          <w:szCs w:val="28"/>
          <w:lang w:val="uk-UA"/>
        </w:rPr>
        <w:t xml:space="preserve"> 1,5509 га, з них: площею 0,7772</w:t>
      </w:r>
      <w:r w:rsidRPr="00BC0420">
        <w:rPr>
          <w:sz w:val="28"/>
          <w:szCs w:val="28"/>
          <w:lang w:val="uk-UA"/>
        </w:rPr>
        <w:t xml:space="preserve"> га (кадастрови</w:t>
      </w:r>
      <w:r w:rsidR="00EC5DD1" w:rsidRPr="00BC0420">
        <w:rPr>
          <w:sz w:val="28"/>
          <w:szCs w:val="28"/>
          <w:lang w:val="uk-UA"/>
        </w:rPr>
        <w:t>й номер 5623882600:02:009:0665</w:t>
      </w:r>
      <w:r w:rsidR="006E645D" w:rsidRPr="00BC0420">
        <w:rPr>
          <w:sz w:val="28"/>
          <w:szCs w:val="28"/>
          <w:lang w:val="uk-UA"/>
        </w:rPr>
        <w:t>),</w:t>
      </w:r>
      <w:r w:rsidRPr="00BC0420">
        <w:rPr>
          <w:sz w:val="28"/>
          <w:szCs w:val="28"/>
          <w:lang w:val="uk-UA"/>
        </w:rPr>
        <w:t xml:space="preserve"> </w:t>
      </w:r>
      <w:r w:rsidR="006E645D" w:rsidRPr="00BC0420">
        <w:rPr>
          <w:sz w:val="28"/>
          <w:szCs w:val="28"/>
          <w:lang w:val="uk-UA"/>
        </w:rPr>
        <w:t>п</w:t>
      </w:r>
      <w:r w:rsidR="00EC5DD1" w:rsidRPr="00BC0420">
        <w:rPr>
          <w:sz w:val="28"/>
          <w:szCs w:val="28"/>
          <w:lang w:val="uk-UA"/>
        </w:rPr>
        <w:t>лощею   0,7737</w:t>
      </w:r>
      <w:r w:rsidRPr="00BC0420">
        <w:rPr>
          <w:sz w:val="28"/>
          <w:szCs w:val="28"/>
          <w:lang w:val="uk-UA"/>
        </w:rPr>
        <w:t xml:space="preserve"> га (кадастровий номер 5623882600:</w:t>
      </w:r>
      <w:r w:rsidR="00EC5DD1" w:rsidRPr="00BC0420">
        <w:rPr>
          <w:sz w:val="28"/>
          <w:szCs w:val="28"/>
          <w:lang w:val="uk-UA"/>
        </w:rPr>
        <w:t>02:009:0681)</w:t>
      </w:r>
      <w:r w:rsidR="006E645D" w:rsidRPr="00BC0420">
        <w:rPr>
          <w:sz w:val="28"/>
          <w:szCs w:val="28"/>
          <w:lang w:val="uk-UA"/>
        </w:rPr>
        <w:t>.</w:t>
      </w:r>
    </w:p>
    <w:p w:rsidR="00996A06" w:rsidRPr="00996A06" w:rsidRDefault="00996A06" w:rsidP="00996A06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</w:p>
    <w:p w:rsidR="00A42449" w:rsidRDefault="000B00CF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42449">
        <w:rPr>
          <w:sz w:val="28"/>
          <w:szCs w:val="28"/>
          <w:lang w:val="uk-UA"/>
        </w:rPr>
        <w:t>ідділу земельних відносин</w:t>
      </w:r>
      <w:r w:rsidR="00F06218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="00A42449"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 w:rsidR="00A42449">
        <w:rPr>
          <w:sz w:val="28"/>
          <w:szCs w:val="28"/>
          <w:lang w:val="uk-UA"/>
        </w:rPr>
        <w:t>-</w:t>
      </w:r>
      <w:r w:rsidR="00A42449"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6E645D" w:rsidRDefault="006E645D" w:rsidP="00EC5DD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A42449" w:rsidRPr="00B65F67" w:rsidRDefault="009D3288" w:rsidP="00B65F67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 w:rsidRPr="00B65F67">
        <w:rPr>
          <w:sz w:val="28"/>
          <w:szCs w:val="28"/>
          <w:lang w:val="uk-UA"/>
        </w:rPr>
        <w:t>Г</w:t>
      </w:r>
      <w:r w:rsidR="00321216" w:rsidRPr="00B65F67">
        <w:rPr>
          <w:sz w:val="28"/>
          <w:szCs w:val="28"/>
          <w:lang w:val="uk-UA"/>
        </w:rPr>
        <w:t>рома</w:t>
      </w:r>
      <w:r w:rsidR="00EC5DD1">
        <w:rPr>
          <w:sz w:val="28"/>
          <w:szCs w:val="28"/>
          <w:lang w:val="uk-UA"/>
        </w:rPr>
        <w:t xml:space="preserve">дянам </w:t>
      </w:r>
      <w:proofErr w:type="spellStart"/>
      <w:r w:rsidR="00EC5DD1">
        <w:rPr>
          <w:sz w:val="28"/>
          <w:szCs w:val="28"/>
          <w:lang w:val="uk-UA"/>
        </w:rPr>
        <w:t>Теслюк</w:t>
      </w:r>
      <w:proofErr w:type="spellEnd"/>
      <w:r w:rsidR="00EC5DD1">
        <w:rPr>
          <w:sz w:val="28"/>
          <w:szCs w:val="28"/>
          <w:lang w:val="uk-UA"/>
        </w:rPr>
        <w:t xml:space="preserve"> Ларисі Володимирівні, Гусар Наталії Володимирівні, </w:t>
      </w:r>
      <w:proofErr w:type="spellStart"/>
      <w:r w:rsidR="00EC5DD1">
        <w:rPr>
          <w:sz w:val="28"/>
          <w:szCs w:val="28"/>
          <w:lang w:val="uk-UA"/>
        </w:rPr>
        <w:t>Теслюку</w:t>
      </w:r>
      <w:proofErr w:type="spellEnd"/>
      <w:r w:rsidR="00EC5DD1">
        <w:rPr>
          <w:sz w:val="28"/>
          <w:szCs w:val="28"/>
          <w:lang w:val="uk-UA"/>
        </w:rPr>
        <w:t xml:space="preserve"> Михайлу Володимировичу</w:t>
      </w:r>
      <w:r w:rsidR="00974854" w:rsidRPr="00D172F6">
        <w:rPr>
          <w:sz w:val="28"/>
          <w:szCs w:val="28"/>
          <w:lang w:val="uk-UA"/>
        </w:rPr>
        <w:t xml:space="preserve"> </w:t>
      </w:r>
      <w:r w:rsidR="000B00CF" w:rsidRPr="00B65F67">
        <w:rPr>
          <w:sz w:val="28"/>
          <w:szCs w:val="28"/>
          <w:lang w:val="uk-UA"/>
        </w:rPr>
        <w:t>оформити право на земельні</w:t>
      </w:r>
      <w:r w:rsidR="00A42449" w:rsidRPr="00B65F67">
        <w:rPr>
          <w:sz w:val="28"/>
          <w:szCs w:val="28"/>
          <w:lang w:val="uk-UA"/>
        </w:rPr>
        <w:t xml:space="preserve"> ділянк</w:t>
      </w:r>
      <w:r w:rsidR="000B00CF" w:rsidRPr="00B65F67">
        <w:rPr>
          <w:sz w:val="28"/>
          <w:szCs w:val="28"/>
          <w:lang w:val="uk-UA"/>
        </w:rPr>
        <w:t>и</w:t>
      </w:r>
      <w:r w:rsidR="00A42449" w:rsidRPr="00B65F67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51280">
        <w:rPr>
          <w:sz w:val="28"/>
          <w:szCs w:val="28"/>
          <w:lang w:val="uk-UA"/>
        </w:rPr>
        <w:t>тійну комісію з питань містобудування</w:t>
      </w:r>
      <w:r w:rsidRPr="005126D6">
        <w:rPr>
          <w:sz w:val="28"/>
          <w:szCs w:val="28"/>
          <w:lang w:val="uk-UA"/>
        </w:rPr>
        <w:t>,</w:t>
      </w:r>
      <w:r w:rsidR="00151280">
        <w:rPr>
          <w:sz w:val="28"/>
          <w:szCs w:val="28"/>
          <w:lang w:val="uk-UA"/>
        </w:rPr>
        <w:t xml:space="preserve"> будівництва, земельних відносин та</w:t>
      </w:r>
      <w:r w:rsidRPr="005126D6">
        <w:rPr>
          <w:sz w:val="28"/>
          <w:szCs w:val="28"/>
          <w:lang w:val="uk-UA"/>
        </w:rPr>
        <w:t xml:space="preserve"> охорони навколишнього середовища.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193ECD" w:rsidRPr="00151280" w:rsidRDefault="00151280" w:rsidP="000B00C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Дмитро ЛЕВИЦЬКИЙ</w:t>
      </w:r>
    </w:p>
    <w:sectPr w:rsidR="00193ECD" w:rsidRPr="00151280" w:rsidSect="009015B8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126B19"/>
    <w:rsid w:val="00024DD2"/>
    <w:rsid w:val="00025193"/>
    <w:rsid w:val="00050F07"/>
    <w:rsid w:val="00056ED7"/>
    <w:rsid w:val="00095D94"/>
    <w:rsid w:val="00095E97"/>
    <w:rsid w:val="000A12C4"/>
    <w:rsid w:val="000B00CF"/>
    <w:rsid w:val="000B60B8"/>
    <w:rsid w:val="000F27B7"/>
    <w:rsid w:val="000F3240"/>
    <w:rsid w:val="000F69D7"/>
    <w:rsid w:val="00103836"/>
    <w:rsid w:val="001105D5"/>
    <w:rsid w:val="00122C2A"/>
    <w:rsid w:val="00126B19"/>
    <w:rsid w:val="00151280"/>
    <w:rsid w:val="00153FFD"/>
    <w:rsid w:val="0015694F"/>
    <w:rsid w:val="001660A9"/>
    <w:rsid w:val="00193ECD"/>
    <w:rsid w:val="001A1C52"/>
    <w:rsid w:val="001B1A5A"/>
    <w:rsid w:val="001B6F94"/>
    <w:rsid w:val="001D3B9C"/>
    <w:rsid w:val="001E6FD2"/>
    <w:rsid w:val="001F0448"/>
    <w:rsid w:val="001F510D"/>
    <w:rsid w:val="00241B4C"/>
    <w:rsid w:val="00256F47"/>
    <w:rsid w:val="002658F4"/>
    <w:rsid w:val="00276043"/>
    <w:rsid w:val="0029118F"/>
    <w:rsid w:val="00293945"/>
    <w:rsid w:val="002B46FE"/>
    <w:rsid w:val="00321216"/>
    <w:rsid w:val="0033661F"/>
    <w:rsid w:val="00352C07"/>
    <w:rsid w:val="0035451E"/>
    <w:rsid w:val="0038212A"/>
    <w:rsid w:val="00387BCD"/>
    <w:rsid w:val="003A118F"/>
    <w:rsid w:val="003D426A"/>
    <w:rsid w:val="003E4C91"/>
    <w:rsid w:val="003F3DB4"/>
    <w:rsid w:val="00410A3D"/>
    <w:rsid w:val="00434AE5"/>
    <w:rsid w:val="004459E1"/>
    <w:rsid w:val="00455072"/>
    <w:rsid w:val="00482769"/>
    <w:rsid w:val="00482EA4"/>
    <w:rsid w:val="00485B1D"/>
    <w:rsid w:val="00486947"/>
    <w:rsid w:val="00496A38"/>
    <w:rsid w:val="004A2776"/>
    <w:rsid w:val="004B445A"/>
    <w:rsid w:val="004D0F70"/>
    <w:rsid w:val="004E5EBB"/>
    <w:rsid w:val="004F6F33"/>
    <w:rsid w:val="00524678"/>
    <w:rsid w:val="00550BAF"/>
    <w:rsid w:val="00556D54"/>
    <w:rsid w:val="0059213E"/>
    <w:rsid w:val="00593759"/>
    <w:rsid w:val="005956D7"/>
    <w:rsid w:val="005A06E8"/>
    <w:rsid w:val="005C52E6"/>
    <w:rsid w:val="00603F25"/>
    <w:rsid w:val="00615B11"/>
    <w:rsid w:val="00630399"/>
    <w:rsid w:val="00630432"/>
    <w:rsid w:val="00655E51"/>
    <w:rsid w:val="006605BC"/>
    <w:rsid w:val="0066460B"/>
    <w:rsid w:val="00674586"/>
    <w:rsid w:val="00677EEA"/>
    <w:rsid w:val="006A474D"/>
    <w:rsid w:val="006B6A96"/>
    <w:rsid w:val="006E645D"/>
    <w:rsid w:val="006E7483"/>
    <w:rsid w:val="006F11AD"/>
    <w:rsid w:val="00720F6D"/>
    <w:rsid w:val="00735F04"/>
    <w:rsid w:val="007441E9"/>
    <w:rsid w:val="00763A88"/>
    <w:rsid w:val="007722FA"/>
    <w:rsid w:val="00774864"/>
    <w:rsid w:val="007822DE"/>
    <w:rsid w:val="007A1C36"/>
    <w:rsid w:val="007B49F3"/>
    <w:rsid w:val="007C175E"/>
    <w:rsid w:val="007D2B7B"/>
    <w:rsid w:val="0081279C"/>
    <w:rsid w:val="00814A0E"/>
    <w:rsid w:val="008208B2"/>
    <w:rsid w:val="00875D79"/>
    <w:rsid w:val="008C5DA0"/>
    <w:rsid w:val="008C7BCF"/>
    <w:rsid w:val="008D0A75"/>
    <w:rsid w:val="008F4908"/>
    <w:rsid w:val="008F5EAB"/>
    <w:rsid w:val="009015B8"/>
    <w:rsid w:val="0090628A"/>
    <w:rsid w:val="009152AC"/>
    <w:rsid w:val="0094062A"/>
    <w:rsid w:val="009536F5"/>
    <w:rsid w:val="00974854"/>
    <w:rsid w:val="00996A06"/>
    <w:rsid w:val="009A2827"/>
    <w:rsid w:val="009B7E06"/>
    <w:rsid w:val="009C1C03"/>
    <w:rsid w:val="009D0322"/>
    <w:rsid w:val="009D2208"/>
    <w:rsid w:val="009D3288"/>
    <w:rsid w:val="009E3D54"/>
    <w:rsid w:val="009E550E"/>
    <w:rsid w:val="009F4EB5"/>
    <w:rsid w:val="00A01F75"/>
    <w:rsid w:val="00A0592E"/>
    <w:rsid w:val="00A11AF4"/>
    <w:rsid w:val="00A2421E"/>
    <w:rsid w:val="00A26466"/>
    <w:rsid w:val="00A40840"/>
    <w:rsid w:val="00A42449"/>
    <w:rsid w:val="00A52800"/>
    <w:rsid w:val="00A72E18"/>
    <w:rsid w:val="00B33C6F"/>
    <w:rsid w:val="00B34D7D"/>
    <w:rsid w:val="00B65F67"/>
    <w:rsid w:val="00B920D1"/>
    <w:rsid w:val="00BB0958"/>
    <w:rsid w:val="00BB3E00"/>
    <w:rsid w:val="00BC0420"/>
    <w:rsid w:val="00BD2596"/>
    <w:rsid w:val="00BD53EB"/>
    <w:rsid w:val="00BE4763"/>
    <w:rsid w:val="00BF6181"/>
    <w:rsid w:val="00BF7717"/>
    <w:rsid w:val="00C061A5"/>
    <w:rsid w:val="00C646D7"/>
    <w:rsid w:val="00C8311F"/>
    <w:rsid w:val="00C86BCA"/>
    <w:rsid w:val="00C93532"/>
    <w:rsid w:val="00CB360B"/>
    <w:rsid w:val="00CC1772"/>
    <w:rsid w:val="00CD3017"/>
    <w:rsid w:val="00CD799F"/>
    <w:rsid w:val="00CF5522"/>
    <w:rsid w:val="00D0022D"/>
    <w:rsid w:val="00D1418E"/>
    <w:rsid w:val="00D14B93"/>
    <w:rsid w:val="00D172F6"/>
    <w:rsid w:val="00D31748"/>
    <w:rsid w:val="00D32C87"/>
    <w:rsid w:val="00D44DA6"/>
    <w:rsid w:val="00D63554"/>
    <w:rsid w:val="00D63E8F"/>
    <w:rsid w:val="00D76124"/>
    <w:rsid w:val="00D81641"/>
    <w:rsid w:val="00D9039D"/>
    <w:rsid w:val="00DA6779"/>
    <w:rsid w:val="00DC105D"/>
    <w:rsid w:val="00DC1EAD"/>
    <w:rsid w:val="00DD1934"/>
    <w:rsid w:val="00DD1A68"/>
    <w:rsid w:val="00DE6DC1"/>
    <w:rsid w:val="00DF52A8"/>
    <w:rsid w:val="00E03B37"/>
    <w:rsid w:val="00E07410"/>
    <w:rsid w:val="00E225B0"/>
    <w:rsid w:val="00E32891"/>
    <w:rsid w:val="00E32CB3"/>
    <w:rsid w:val="00E43BAE"/>
    <w:rsid w:val="00E85CF0"/>
    <w:rsid w:val="00E94102"/>
    <w:rsid w:val="00EA3A29"/>
    <w:rsid w:val="00EC5DD1"/>
    <w:rsid w:val="00EC7EAE"/>
    <w:rsid w:val="00EE102E"/>
    <w:rsid w:val="00EE117D"/>
    <w:rsid w:val="00EF54CF"/>
    <w:rsid w:val="00F06218"/>
    <w:rsid w:val="00F12016"/>
    <w:rsid w:val="00F339B9"/>
    <w:rsid w:val="00F64F9F"/>
    <w:rsid w:val="00F65657"/>
    <w:rsid w:val="00F86326"/>
    <w:rsid w:val="00F97EFC"/>
    <w:rsid w:val="00FA21ED"/>
    <w:rsid w:val="00FD02CF"/>
    <w:rsid w:val="00FF5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odlife\Desktop\&#1053;&#1086;&#1074;&#1072;&#1103;%20&#1087;&#1072;&#1087;&#1082;&#1072;%20(2)\&#1079;&#1072;&#1090;&#1074;.%20&#1090;&#1077;&#1093;&#1085;.%20&#1086;&#1089;&#1075;%20&#1055;&#1077;&#1090;&#1088;&#1091;&#1082;%20&#1054;.&#1052;.(&#1087;&#1072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7336-2678-4F17-89AF-1A59FD1B7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затв. техн. осг Петрук О.М.(пай).dotx</Template>
  <TotalTime>42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goodlife</dc:creator>
  <cp:lastModifiedBy>User</cp:lastModifiedBy>
  <cp:revision>7</cp:revision>
  <cp:lastPrinted>2022-02-23T08:35:00Z</cp:lastPrinted>
  <dcterms:created xsi:type="dcterms:W3CDTF">2021-12-29T14:09:00Z</dcterms:created>
  <dcterms:modified xsi:type="dcterms:W3CDTF">2022-02-23T08:35:00Z</dcterms:modified>
</cp:coreProperties>
</file>